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8A118" w14:textId="77777777" w:rsidR="00E43D80" w:rsidRDefault="00E43D80" w:rsidP="00E43D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Simon GODYNG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fl.1452)</w:t>
      </w:r>
    </w:p>
    <w:p w14:paraId="3558E30C" w14:textId="77777777" w:rsidR="00E43D80" w:rsidRDefault="00E43D80" w:rsidP="00E43D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0B0838" w14:textId="77777777" w:rsidR="00E43D80" w:rsidRDefault="00E43D80" w:rsidP="00E43D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472368" w14:textId="77777777" w:rsidR="00E43D80" w:rsidRDefault="00E43D80" w:rsidP="00E43D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Jun.1452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to whom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Bekat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Earl Soham(q.v.) quitclaimed </w:t>
      </w:r>
    </w:p>
    <w:p w14:paraId="5C264F88" w14:textId="77777777" w:rsidR="00E43D80" w:rsidRDefault="00E43D80" w:rsidP="00E43D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three pieces of land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Tannington</w:t>
      </w:r>
      <w:proofErr w:type="spellEnd"/>
      <w:r>
        <w:rPr>
          <w:rFonts w:ascii="Times New Roman" w:hAnsi="Times New Roman" w:cs="Times New Roman"/>
          <w:sz w:val="24"/>
          <w:szCs w:val="24"/>
        </w:rPr>
        <w:t>, Suffolk(q.v.).</w:t>
      </w:r>
    </w:p>
    <w:p w14:paraId="44C5ECE6" w14:textId="77777777" w:rsidR="00E43D80" w:rsidRDefault="00E43D80" w:rsidP="00E43D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D7251">
          <w:rPr>
            <w:rStyle w:val="Hyperlink"/>
            <w:rFonts w:ascii="Times New Roman" w:hAnsi="Times New Roman" w:cs="Times New Roman"/>
            <w:sz w:val="24"/>
            <w:szCs w:val="24"/>
          </w:rPr>
          <w:t>www.suffolkarchives.co.uk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FC 93/L/1/3)</w:t>
      </w:r>
    </w:p>
    <w:p w14:paraId="781DFAE2" w14:textId="77777777" w:rsidR="00E43D80" w:rsidRDefault="00E43D80" w:rsidP="00E43D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2EAD4F" w14:textId="77777777" w:rsidR="00E43D80" w:rsidRDefault="00E43D80" w:rsidP="00E43D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BB7741" w14:textId="77777777" w:rsidR="00E43D80" w:rsidRDefault="00E43D80" w:rsidP="00E43D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March 2022</w:t>
      </w:r>
    </w:p>
    <w:p w14:paraId="200EB2C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56CA3" w14:textId="77777777" w:rsidR="00E43D80" w:rsidRDefault="00E43D80" w:rsidP="009139A6">
      <w:r>
        <w:separator/>
      </w:r>
    </w:p>
  </w:endnote>
  <w:endnote w:type="continuationSeparator" w:id="0">
    <w:p w14:paraId="3D0C2371" w14:textId="77777777" w:rsidR="00E43D80" w:rsidRDefault="00E43D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9778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0405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B2C5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CD747" w14:textId="77777777" w:rsidR="00E43D80" w:rsidRDefault="00E43D80" w:rsidP="009139A6">
      <w:r>
        <w:separator/>
      </w:r>
    </w:p>
  </w:footnote>
  <w:footnote w:type="continuationSeparator" w:id="0">
    <w:p w14:paraId="4C77FEC0" w14:textId="77777777" w:rsidR="00E43D80" w:rsidRDefault="00E43D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5A83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72B2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B8D3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D8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43D80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F81E2"/>
  <w15:chartTrackingRefBased/>
  <w15:docId w15:val="{2F8E5583-2F88-4ED5-8CB8-0DEB8D075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43D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uffolkarchives.co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2022-03-24T19:59:00Z</dcterms:created>
  <dcterms:modified xsi:type="dcterms:W3CDTF">2022-03-24T19:59:00Z</dcterms:modified>
</cp:coreProperties>
</file>